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09FD9" w14:textId="77777777" w:rsidR="00404549" w:rsidRDefault="00031A3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8BA721F" wp14:editId="5733707B">
                <wp:simplePos x="0" y="0"/>
                <wp:positionH relativeFrom="column">
                  <wp:posOffset>-1927555</wp:posOffset>
                </wp:positionH>
                <wp:positionV relativeFrom="paragraph">
                  <wp:posOffset>-112674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857464" y="323814"/>
                              <a:ext cx="2039211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03BADD3" w14:textId="77777777" w:rsidR="00031A31" w:rsidRPr="004F0217" w:rsidRDefault="00031A31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40"/>
                                    <w:szCs w:val="44"/>
                                    <w:rtl/>
                                    <w:lang w:bidi="ar-SY"/>
                                  </w:rPr>
                                </w:pPr>
                                <w:r w:rsidRPr="004F0217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0"/>
                                    <w:szCs w:val="44"/>
                                    <w:rtl/>
                                    <w:lang w:bidi="ar-SY"/>
                                  </w:rPr>
                                  <w:t>استمارة التقييم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31" y="2202051"/>
                            <a:ext cx="4478020" cy="18765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2FFF4D" w14:textId="77777777" w:rsidR="00CA0A44" w:rsidRPr="002771A2" w:rsidRDefault="00CA0A44" w:rsidP="00CA0A44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lang w:bidi="ar-SY"/>
                                </w:rPr>
                              </w:pPr>
                              <w:r w:rsidRPr="00243450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الجودة الشاملة في المنظمات التطوعية</w:t>
                              </w:r>
                            </w:p>
                            <w:p w14:paraId="02525B7A" w14:textId="06B13345" w:rsidR="00031A31" w:rsidRPr="002771A2" w:rsidRDefault="00031A31" w:rsidP="00031A31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BA721F" id="Group 975" o:spid="_x0000_s1026" style="position:absolute;left:0;text-align:left;margin-left:-151.8pt;margin-top:-8.85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8574;top:3238;width:2039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203BADD3" w14:textId="77777777" w:rsidR="00031A31" w:rsidRPr="004F0217" w:rsidRDefault="00031A31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40"/>
                              <w:szCs w:val="44"/>
                              <w:rtl/>
                              <w:lang w:bidi="ar-SY"/>
                            </w:rPr>
                          </w:pPr>
                          <w:r w:rsidRPr="004F0217">
                            <w:rPr>
                              <w:rFonts w:ascii="Adobe Arabic" w:hAnsi="Adobe Arabic" w:cs="Adobe Arabic" w:hint="cs"/>
                              <w:b/>
                              <w:bCs/>
                              <w:sz w:val="40"/>
                              <w:szCs w:val="44"/>
                              <w:rtl/>
                              <w:lang w:bidi="ar-SY"/>
                            </w:rPr>
                            <w:t>استمارة التقييم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2020;width:44780;height:18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2C2FFF4D" w14:textId="77777777" w:rsidR="00CA0A44" w:rsidRPr="002771A2" w:rsidRDefault="00CA0A44" w:rsidP="00CA0A44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lang w:bidi="ar-SY"/>
                          </w:rPr>
                        </w:pPr>
                        <w:r w:rsidRPr="00243450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الجودة الشاملة في المنظمات التطوعية</w:t>
                        </w:r>
                      </w:p>
                      <w:p w14:paraId="02525B7A" w14:textId="06B13345" w:rsidR="00031A31" w:rsidRPr="002771A2" w:rsidRDefault="00031A31" w:rsidP="00031A31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28014A22" w14:textId="77777777" w:rsidR="00F53D08" w:rsidRPr="00F53D08" w:rsidRDefault="00F53D08" w:rsidP="00F53D08">
      <w:pPr>
        <w:rPr>
          <w:rtl/>
        </w:rPr>
      </w:pPr>
    </w:p>
    <w:p w14:paraId="5485CF65" w14:textId="77777777" w:rsidR="00F53D08" w:rsidRPr="00F53D08" w:rsidRDefault="00F53D08" w:rsidP="00F53D08">
      <w:pPr>
        <w:rPr>
          <w:rtl/>
        </w:rPr>
      </w:pPr>
    </w:p>
    <w:p w14:paraId="2C7235C0" w14:textId="77777777" w:rsidR="00F53D08" w:rsidRPr="00F53D08" w:rsidRDefault="00F53D08" w:rsidP="00F53D08">
      <w:pPr>
        <w:rPr>
          <w:rtl/>
        </w:rPr>
      </w:pPr>
    </w:p>
    <w:p w14:paraId="3484DB58" w14:textId="77777777" w:rsidR="00F53D08" w:rsidRPr="00F53D08" w:rsidRDefault="00F53D08" w:rsidP="00F53D08">
      <w:pPr>
        <w:rPr>
          <w:rtl/>
        </w:rPr>
      </w:pPr>
    </w:p>
    <w:p w14:paraId="67DF9B94" w14:textId="77777777" w:rsidR="00F53D08" w:rsidRPr="00F53D08" w:rsidRDefault="00F53D08" w:rsidP="00F53D08">
      <w:pPr>
        <w:rPr>
          <w:rtl/>
        </w:rPr>
      </w:pPr>
    </w:p>
    <w:p w14:paraId="08606A17" w14:textId="77777777" w:rsidR="00F53D08" w:rsidRPr="00F53D08" w:rsidRDefault="00F53D08" w:rsidP="00F53D08">
      <w:pPr>
        <w:rPr>
          <w:rtl/>
        </w:rPr>
      </w:pPr>
    </w:p>
    <w:p w14:paraId="75D2A85A" w14:textId="77777777" w:rsidR="00F53D08" w:rsidRPr="00F53D08" w:rsidRDefault="00F53D08" w:rsidP="00F53D08">
      <w:pPr>
        <w:rPr>
          <w:rtl/>
        </w:rPr>
      </w:pPr>
    </w:p>
    <w:p w14:paraId="2D918726" w14:textId="60D1590D" w:rsidR="00F53D08" w:rsidRPr="00F53D08" w:rsidRDefault="004B13E5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5A5237F7" wp14:editId="209CFD9E">
            <wp:simplePos x="0" y="0"/>
            <wp:positionH relativeFrom="page">
              <wp:posOffset>28575</wp:posOffset>
            </wp:positionH>
            <wp:positionV relativeFrom="paragraph">
              <wp:posOffset>3520440</wp:posOffset>
            </wp:positionV>
            <wp:extent cx="7477125" cy="4036060"/>
            <wp:effectExtent l="0" t="0" r="9525" b="254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820" cy="403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FA796C" w14:textId="77777777" w:rsidR="00031A31" w:rsidRDefault="00C70FC6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7C56E820" wp14:editId="2D140C56">
            <wp:simplePos x="0" y="0"/>
            <wp:positionH relativeFrom="margin">
              <wp:align>right</wp:align>
            </wp:positionH>
            <wp:positionV relativeFrom="paragraph">
              <wp:posOffset>659765</wp:posOffset>
            </wp:positionV>
            <wp:extent cx="333375" cy="333375"/>
            <wp:effectExtent l="0" t="0" r="9525" b="9525"/>
            <wp:wrapSquare wrapText="bothSides"/>
            <wp:docPr id="244299212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A31" w:rsidRPr="0090459D">
        <w:rPr>
          <w:noProof/>
          <w:lang w:bidi="ar-SY"/>
        </w:rPr>
        <mc:AlternateContent>
          <mc:Choice Requires="wpg">
            <w:drawing>
              <wp:inline distT="0" distB="0" distL="0" distR="0" wp14:anchorId="752A0AB1" wp14:editId="68E92521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:a16="http://schemas.microsoft.com/office/drawing/2014/main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60DC8B0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تقييم الدورة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2A0AB1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">
                <v:rect id="Rectangle 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160DC8B0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تقييم الدورة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E10FC0D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14:paraId="0CA25412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3425481" wp14:editId="32B0B9D2">
            <wp:simplePos x="0" y="0"/>
            <wp:positionH relativeFrom="margin">
              <wp:posOffset>6312535</wp:posOffset>
            </wp:positionH>
            <wp:positionV relativeFrom="paragraph">
              <wp:posOffset>436880</wp:posOffset>
            </wp:positionV>
            <wp:extent cx="285750" cy="285750"/>
            <wp:effectExtent l="0" t="0" r="0" b="0"/>
            <wp:wrapSquare wrapText="bothSides"/>
            <wp:docPr id="1403023426" name="Picture 3" descr="Check 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ck list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0D588C7" wp14:editId="5AED0BD0">
            <wp:simplePos x="0" y="0"/>
            <wp:positionH relativeFrom="margin">
              <wp:posOffset>6312535</wp:posOffset>
            </wp:positionH>
            <wp:positionV relativeFrom="paragraph">
              <wp:posOffset>8255</wp:posOffset>
            </wp:positionV>
            <wp:extent cx="266700" cy="266700"/>
            <wp:effectExtent l="0" t="0" r="0" b="0"/>
            <wp:wrapSquare wrapText="bothSides"/>
            <wp:docPr id="1857382976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14:paraId="4A7FE5BE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2EB1C61" wp14:editId="571AB845">
            <wp:simplePos x="0" y="0"/>
            <wp:positionH relativeFrom="column">
              <wp:posOffset>6276975</wp:posOffset>
            </wp:positionH>
            <wp:positionV relativeFrom="paragraph">
              <wp:posOffset>403225</wp:posOffset>
            </wp:positionV>
            <wp:extent cx="371475" cy="371475"/>
            <wp:effectExtent l="0" t="0" r="9525" b="9525"/>
            <wp:wrapSquare wrapText="bothSides"/>
            <wp:docPr id="1993882384" name="Picture 4" descr="Check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cklist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14:paraId="279D9480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14:paraId="6356AA3F" w14:textId="77777777"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5F281B1E" w14:textId="77777777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14:paraId="0ECE1220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14:paraId="129A03EF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14:paraId="3995A50B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14:paraId="3CE959D5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14:paraId="64F9F7B9" w14:textId="77777777" w:rsidTr="00031A31">
        <w:tc>
          <w:tcPr>
            <w:tcW w:w="714" w:type="pct"/>
            <w:vAlign w:val="center"/>
          </w:tcPr>
          <w:p w14:paraId="20A52677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14:paraId="7AC17187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6A2D4120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14:paraId="652856D8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14:paraId="57987DB9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14:paraId="101C1992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210DB714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635473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0DE12F80" w14:textId="77777777" w:rsidTr="00031A31">
        <w:tc>
          <w:tcPr>
            <w:tcW w:w="714" w:type="pct"/>
            <w:vAlign w:val="center"/>
          </w:tcPr>
          <w:p w14:paraId="64A15FE1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14:paraId="1DE81541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6B842245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14:paraId="4723B218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14:paraId="3F741477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14:paraId="6341F996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14:paraId="7510DFF5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236CAC7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B224C9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24357C66" w14:textId="77777777" w:rsidTr="00031A31">
        <w:tc>
          <w:tcPr>
            <w:tcW w:w="714" w:type="pct"/>
            <w:vAlign w:val="center"/>
          </w:tcPr>
          <w:p w14:paraId="12E7F188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14:paraId="6729B270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45AF7031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14:paraId="766FEB27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14:paraId="3E9D31D3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14:paraId="2F8D52D4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14:paraId="5BAF6D6D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7405C357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C23CB28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32F217BE" w14:textId="77777777"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2B8E0D88" w14:textId="77777777" w:rsidTr="00031A31">
        <w:tc>
          <w:tcPr>
            <w:tcW w:w="714" w:type="pct"/>
            <w:vAlign w:val="center"/>
          </w:tcPr>
          <w:p w14:paraId="0C85A0D4" w14:textId="77777777"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14:paraId="7D779F75" w14:textId="77777777"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712D3F6A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14:paraId="6FE6C5B5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14:paraId="033BA8DE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14:paraId="22CA06B8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14:paraId="3B7091EB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14:paraId="689AC361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14:paraId="1446465E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14:paraId="67064DBA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14:paraId="77E0C0A5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14:paraId="044B5F40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5A91BD8A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421462E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07EB7721" w14:textId="77777777" w:rsidTr="00031A31">
        <w:tc>
          <w:tcPr>
            <w:tcW w:w="714" w:type="pct"/>
            <w:vAlign w:val="center"/>
          </w:tcPr>
          <w:p w14:paraId="03A9E470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14:paraId="27AD61D9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418F8E69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14:paraId="3B571E0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14:paraId="18288C47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14:paraId="669A3211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14:paraId="447FB1C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71D520C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185820B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6F45E961" w14:textId="77777777"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68171783" w14:textId="77777777"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14:paraId="58EDDE5F" w14:textId="77777777" w:rsidR="00031A31" w:rsidRDefault="00031A31" w:rsidP="001E1BF1">
      <w:pPr>
        <w:jc w:val="center"/>
        <w:rPr>
          <w:rtl/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167869C3" wp14:editId="247E0A80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01C780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التقييم العام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7869C3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">
                <v:rect id="Rectangle 776546771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" filled="f" stroked="f">
                  <v:textbox>
                    <w:txbxContent>
                      <w:p w14:paraId="7D01C780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التقييم العام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878BDED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2658DDF" wp14:editId="5D004E6B">
            <wp:simplePos x="0" y="0"/>
            <wp:positionH relativeFrom="margin">
              <wp:posOffset>6312535</wp:posOffset>
            </wp:positionH>
            <wp:positionV relativeFrom="paragraph">
              <wp:posOffset>9525</wp:posOffset>
            </wp:positionV>
            <wp:extent cx="333375" cy="333375"/>
            <wp:effectExtent l="0" t="0" r="9525" b="9525"/>
            <wp:wrapSquare wrapText="bothSides"/>
            <wp:docPr id="221994164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14:paraId="0B1AF7A8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6FCD57BA" wp14:editId="33AB7A40">
            <wp:simplePos x="0" y="0"/>
            <wp:positionH relativeFrom="column">
              <wp:posOffset>6352540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1680598595" name="Picture 5" descr="Train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ining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547DB082" wp14:editId="74E93B19">
            <wp:simplePos x="0" y="0"/>
            <wp:positionH relativeFrom="margin">
              <wp:posOffset>6379210</wp:posOffset>
            </wp:positionH>
            <wp:positionV relativeFrom="paragraph">
              <wp:posOffset>9525</wp:posOffset>
            </wp:positionV>
            <wp:extent cx="266700" cy="266700"/>
            <wp:effectExtent l="0" t="0" r="9525" b="0"/>
            <wp:wrapSquare wrapText="bothSides"/>
            <wp:docPr id="2051864788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14:paraId="249B913E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328D200D" wp14:editId="6B1350D6">
            <wp:simplePos x="0" y="0"/>
            <wp:positionH relativeFrom="margin">
              <wp:align>right</wp:align>
            </wp:positionH>
            <wp:positionV relativeFrom="paragraph">
              <wp:posOffset>450850</wp:posOffset>
            </wp:positionV>
            <wp:extent cx="295275" cy="295275"/>
            <wp:effectExtent l="0" t="0" r="9525" b="9525"/>
            <wp:wrapSquare wrapText="bothSides"/>
            <wp:docPr id="926707960" name="Picture 6" descr="Present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esentation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14:paraId="7F1FCD9D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5F1111D5" wp14:editId="2CE60E64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14:paraId="021FF4ED" w14:textId="6DB6FF8C" w:rsidR="001E1BF1" w:rsidRPr="00031A31" w:rsidRDefault="00FA2939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hyperlink r:id="rId16" w:history="1">
        <w:r w:rsidR="001E1BF1" w:rsidRPr="00FA2939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الرجاء وضع علامة </w:t>
        </w:r>
        <w:r w:rsidR="00605EF0" w:rsidRPr="00FA2939">
          <w:rPr>
            <w:rStyle w:val="Hyperlink"/>
            <w:rFonts w:ascii="Sakkal Majalla" w:hAnsi="Sakkal Majalla" w:cs="Sakkal Majalla"/>
            <w:b/>
            <w:bCs/>
            <w:sz w:val="34"/>
            <w:szCs w:val="34"/>
            <w:lang w:bidi="ar-EG"/>
          </w:rPr>
          <w:sym w:font="Wingdings" w:char="F0FC"/>
        </w:r>
        <w:r w:rsidR="001E1BF1" w:rsidRPr="00FA2939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</w:t>
        </w:r>
        <w:r w:rsidR="00605EF0" w:rsidRPr="00FA2939">
          <w:rPr>
            <w:rStyle w:val="Hyperlink"/>
            <w:rFonts w:ascii="Sakkal Majalla" w:hAnsi="Sakkal Majalla" w:cs="Sakkal Majalla" w:hint="cs"/>
            <w:b/>
            <w:bCs/>
            <w:sz w:val="34"/>
            <w:szCs w:val="34"/>
            <w:rtl/>
            <w:lang w:bidi="ar-EG"/>
          </w:rPr>
          <w:t>في</w:t>
        </w:r>
        <w:r w:rsidR="001E1BF1" w:rsidRPr="00FA2939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4974"/>
        <w:gridCol w:w="1070"/>
        <w:gridCol w:w="1084"/>
        <w:gridCol w:w="959"/>
        <w:gridCol w:w="1223"/>
        <w:gridCol w:w="773"/>
      </w:tblGrid>
      <w:tr w:rsidR="001E1BF1" w:rsidRPr="00301274" w14:paraId="650CB631" w14:textId="77777777" w:rsidTr="00031A31">
        <w:tc>
          <w:tcPr>
            <w:tcW w:w="2470" w:type="pct"/>
          </w:tcPr>
          <w:p w14:paraId="1F03E95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</w:tcPr>
          <w:p w14:paraId="741C504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</w:tcPr>
          <w:p w14:paraId="7D40AD2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</w:tcPr>
          <w:p w14:paraId="35407B1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</w:tcPr>
          <w:p w14:paraId="05BE7F1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</w:tcPr>
          <w:p w14:paraId="781F54F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4E5F1072" w14:textId="77777777" w:rsidTr="00031A31">
        <w:tc>
          <w:tcPr>
            <w:tcW w:w="2470" w:type="pct"/>
          </w:tcPr>
          <w:p w14:paraId="33B663DF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14:paraId="77223554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14:paraId="7664D71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14:paraId="159D80A1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14:paraId="565C5529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14:paraId="2F3BFA56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14:paraId="2AFF730F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14:paraId="24EDDAAC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14:paraId="53EAB241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</w:tcPr>
          <w:p w14:paraId="6DC5432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</w:tcPr>
          <w:p w14:paraId="43AEEDD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</w:tcPr>
          <w:p w14:paraId="28E7188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</w:tcPr>
          <w:p w14:paraId="44A4376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</w:tcPr>
          <w:p w14:paraId="6AEE2DC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59B996E4" w14:textId="77777777" w:rsidTr="00031A31">
        <w:trPr>
          <w:trHeight w:val="310"/>
        </w:trPr>
        <w:tc>
          <w:tcPr>
            <w:tcW w:w="2470" w:type="pct"/>
          </w:tcPr>
          <w:p w14:paraId="3006C7A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</w:tcPr>
          <w:p w14:paraId="0F25E3C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</w:tcPr>
          <w:p w14:paraId="3BA107A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</w:tcPr>
          <w:p w14:paraId="2BAFD69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</w:tcPr>
          <w:p w14:paraId="13C7D31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</w:tcPr>
          <w:p w14:paraId="73FA05B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3E9846A9" w14:textId="77777777" w:rsidTr="00031A31">
        <w:tc>
          <w:tcPr>
            <w:tcW w:w="2470" w:type="pct"/>
          </w:tcPr>
          <w:p w14:paraId="3FDE9433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14:paraId="58E84D88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14:paraId="62F32E8D" w14:textId="77777777"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</w:tcPr>
          <w:p w14:paraId="264DB06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</w:tcPr>
          <w:p w14:paraId="0D74A5A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</w:tcPr>
          <w:p w14:paraId="4F03A96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</w:tcPr>
          <w:p w14:paraId="5A875F1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</w:tcPr>
          <w:p w14:paraId="1657BA7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55E0C484" w14:textId="77777777" w:rsidTr="00031A31">
        <w:tc>
          <w:tcPr>
            <w:tcW w:w="2470" w:type="pct"/>
          </w:tcPr>
          <w:p w14:paraId="72DB916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أساليب التدريب المستخدمة</w:t>
            </w:r>
          </w:p>
        </w:tc>
        <w:tc>
          <w:tcPr>
            <w:tcW w:w="534" w:type="pct"/>
          </w:tcPr>
          <w:p w14:paraId="6C668F6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</w:tcPr>
          <w:p w14:paraId="35988B6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</w:tcPr>
          <w:p w14:paraId="3827F92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</w:tcPr>
          <w:p w14:paraId="708E431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</w:tcPr>
          <w:p w14:paraId="1CB138E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1A8D0513" w14:textId="77777777" w:rsidTr="00031A31">
        <w:tc>
          <w:tcPr>
            <w:tcW w:w="2470" w:type="pct"/>
          </w:tcPr>
          <w:p w14:paraId="2ADFEA8D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14:paraId="6B35DA98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14:paraId="0C0FDBF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</w:tcPr>
          <w:p w14:paraId="5776C8E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</w:tcPr>
          <w:p w14:paraId="03054F6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</w:tcPr>
          <w:p w14:paraId="7DC32EC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</w:tcPr>
          <w:p w14:paraId="43E7644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</w:tcPr>
          <w:p w14:paraId="1EFE3D9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64788715" w14:textId="77777777" w:rsidTr="00031A31">
        <w:tc>
          <w:tcPr>
            <w:tcW w:w="2470" w:type="pct"/>
          </w:tcPr>
          <w:p w14:paraId="2F08671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</w:tcPr>
          <w:p w14:paraId="7068D31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</w:tcPr>
          <w:p w14:paraId="007740D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</w:tcPr>
          <w:p w14:paraId="79FE90E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</w:tcPr>
          <w:p w14:paraId="360ACFB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</w:tcPr>
          <w:p w14:paraId="57D0131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3C6C02D0" w14:textId="77777777" w:rsidTr="00031A31">
        <w:tc>
          <w:tcPr>
            <w:tcW w:w="2470" w:type="pct"/>
          </w:tcPr>
          <w:p w14:paraId="7EE31FE5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14:paraId="6A4B8A47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14:paraId="6F04A9D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</w:tcPr>
          <w:p w14:paraId="20F3C9F0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</w:tcPr>
          <w:p w14:paraId="4396BE5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</w:tcPr>
          <w:p w14:paraId="0911451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</w:tcPr>
          <w:p w14:paraId="76940DE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</w:tcPr>
          <w:p w14:paraId="28E6E1A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16B4A70D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2B796E1F" w14:textId="77777777" w:rsidR="001E1BF1" w:rsidRPr="00031A31" w:rsidRDefault="001E1BF1" w:rsidP="001E1BF1">
      <w:pPr>
        <w:rPr>
          <w:rStyle w:val="Hyperlink"/>
          <w:rFonts w:ascii="Adobe Arabic" w:hAnsi="Adobe Arabic" w:cs="Adobe Arabic"/>
          <w:b/>
          <w:bCs/>
          <w:color w:val="168489"/>
          <w:sz w:val="42"/>
          <w:szCs w:val="42"/>
          <w:u w:val="double"/>
          <w:rtl/>
          <w:lang w:bidi="ar-EG"/>
        </w:rPr>
      </w:pPr>
      <w:hyperlink r:id="rId17" w:history="1">
        <w:r w:rsidRPr="00031A31">
          <w:rPr>
            <w:rStyle w:val="Hyperlink"/>
            <w:rFonts w:ascii="Adobe Arabic" w:hAnsi="Adobe Arabic" w:cs="Adobe Arabic"/>
            <w:b/>
            <w:bCs/>
            <w:color w:val="168489"/>
            <w:sz w:val="42"/>
            <w:szCs w:val="42"/>
            <w:u w:val="double"/>
            <w:rtl/>
            <w:lang w:bidi="ar-EG"/>
          </w:rPr>
          <w:t>الرجاء الإفادة بأية ملاحظات أخرى</w:t>
        </w:r>
      </w:hyperlink>
    </w:p>
    <w:p w14:paraId="63409EB6" w14:textId="77777777" w:rsidR="001E1BF1" w:rsidRPr="001E1BF1" w:rsidRDefault="001E1BF1" w:rsidP="00FA2939">
      <w:pPr>
        <w:shd w:val="clear" w:color="auto" w:fill="F2F2F2" w:themeFill="background1" w:themeFillShade="F2"/>
        <w:spacing w:before="120" w:after="12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472BAA2" w14:textId="20768902" w:rsidR="000C4B58" w:rsidRPr="00FA2939" w:rsidRDefault="001E1BF1" w:rsidP="00FA2939">
      <w:pPr>
        <w:shd w:val="clear" w:color="auto" w:fill="F2F2F2" w:themeFill="background1" w:themeFillShade="F2"/>
        <w:spacing w:before="120" w:after="120" w:line="480" w:lineRule="auto"/>
        <w:rPr>
          <w:rFonts w:ascii="Adobe Arabic" w:hAnsi="Adobe Arabic" w:cs="Adobe Arabic"/>
          <w:color w:val="002060"/>
          <w:sz w:val="32"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0C4B58" w:rsidRPr="00FA2939" w:rsidSect="00F0683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1D233" w14:textId="77777777" w:rsidR="0031538D" w:rsidRDefault="0031538D" w:rsidP="00F53D08">
      <w:pPr>
        <w:spacing w:line="240" w:lineRule="auto"/>
      </w:pPr>
      <w:r>
        <w:separator/>
      </w:r>
    </w:p>
  </w:endnote>
  <w:endnote w:type="continuationSeparator" w:id="0">
    <w:p w14:paraId="40822E57" w14:textId="77777777" w:rsidR="0031538D" w:rsidRDefault="0031538D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altName w:val="Times New Roman"/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17A5" w14:textId="77777777" w:rsidR="004F0217" w:rsidRDefault="004F021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8E85" w14:textId="4D327BE5" w:rsidR="00031A31" w:rsidRPr="00031A31" w:rsidRDefault="00000000" w:rsidP="00031A31">
    <w:pPr>
      <w:pStyle w:val="a4"/>
      <w:ind w:left="9360"/>
      <w:jc w:val="left"/>
      <w:rPr>
        <w:sz w:val="40"/>
        <w:szCs w:val="44"/>
      </w:rPr>
    </w:pPr>
    <w:sdt>
      <w:sdtPr>
        <w:rPr>
          <w:sz w:val="40"/>
          <w:szCs w:val="44"/>
          <w:rtl/>
        </w:rPr>
        <w:id w:val="2083017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31A31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55CCBFEA" wp14:editId="2AEB4ED3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EB2BAFE" id="Group 39" o:spid="_x0000_s1026" style="position:absolute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031A31" w:rsidRPr="00031A31">
          <w:rPr>
            <w:color w:val="168489"/>
            <w:sz w:val="40"/>
            <w:szCs w:val="44"/>
          </w:rPr>
          <w:fldChar w:fldCharType="begin"/>
        </w:r>
        <w:r w:rsidR="00031A31" w:rsidRPr="00031A31">
          <w:rPr>
            <w:color w:val="168489"/>
            <w:sz w:val="40"/>
            <w:szCs w:val="44"/>
          </w:rPr>
          <w:instrText xml:space="preserve"> PAGE   \* MERGEFORMAT </w:instrText>
        </w:r>
        <w:r w:rsidR="00031A31" w:rsidRPr="00031A31">
          <w:rPr>
            <w:color w:val="168489"/>
            <w:sz w:val="40"/>
            <w:szCs w:val="44"/>
          </w:rPr>
          <w:fldChar w:fldCharType="separate"/>
        </w:r>
        <w:r w:rsidR="00031A31" w:rsidRPr="00031A31">
          <w:rPr>
            <w:noProof/>
            <w:color w:val="168489"/>
            <w:sz w:val="40"/>
            <w:szCs w:val="44"/>
          </w:rPr>
          <w:t>2</w:t>
        </w:r>
        <w:r w:rsidR="00031A31" w:rsidRPr="00031A31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2FFA4CC6" w14:textId="24C7D3F7" w:rsidR="008D42C1" w:rsidRPr="000F243F" w:rsidRDefault="004F0217" w:rsidP="000F243F">
    <w:pPr>
      <w:pStyle w:val="a4"/>
      <w:rPr>
        <w:szCs w:val="28"/>
        <w:rtl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4F3F5E" wp14:editId="3C885B8B">
              <wp:simplePos x="0" y="0"/>
              <wp:positionH relativeFrom="column">
                <wp:posOffset>2190902</wp:posOffset>
              </wp:positionH>
              <wp:positionV relativeFrom="paragraph">
                <wp:posOffset>134341</wp:posOffset>
              </wp:positionV>
              <wp:extent cx="1441095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109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F10E94" w14:textId="77777777" w:rsidR="004F0217" w:rsidRPr="004F0217" w:rsidRDefault="004F0217" w:rsidP="004F021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4F0217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4F3F5E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65" type="#_x0000_t202" style="position:absolute;left:0;text-align:left;margin-left:172.5pt;margin-top:10.6pt;width:113.4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" filled="f" stroked="f" strokeweight=".5pt">
              <v:textbox>
                <w:txbxContent>
                  <w:p w14:paraId="06F10E94" w14:textId="77777777" w:rsidR="004F0217" w:rsidRPr="004F0217" w:rsidRDefault="004F0217" w:rsidP="004F021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4F0217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AFB2477" wp14:editId="300DA896">
              <wp:simplePos x="0" y="0"/>
              <wp:positionH relativeFrom="column">
                <wp:posOffset>-282270</wp:posOffset>
              </wp:positionH>
              <wp:positionV relativeFrom="page">
                <wp:posOffset>10444480</wp:posOffset>
              </wp:positionV>
              <wp:extent cx="1377950" cy="282575"/>
              <wp:effectExtent l="0" t="0" r="0" b="3175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79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C8F3F1" w14:textId="77777777" w:rsidR="004F0217" w:rsidRPr="007C020A" w:rsidRDefault="004F0217" w:rsidP="004F0217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FB2477" id="مستطيل 2" o:spid="_x0000_s1066" style="position:absolute;left:0;text-align:left;margin-left:-22.25pt;margin-top:822.4pt;width:108.5pt;height:2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" filled="f" stroked="f" strokeweight="1pt">
              <v:textbox>
                <w:txbxContent>
                  <w:p w14:paraId="68C8F3F1" w14:textId="77777777" w:rsidR="004F0217" w:rsidRPr="007C020A" w:rsidRDefault="004F0217" w:rsidP="004F0217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F4108BC" wp14:editId="147640CD">
              <wp:simplePos x="0" y="0"/>
              <wp:positionH relativeFrom="column">
                <wp:posOffset>4388485</wp:posOffset>
              </wp:positionH>
              <wp:positionV relativeFrom="paragraph">
                <wp:posOffset>239065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8D49334" w14:textId="77777777" w:rsidR="004F0217" w:rsidRPr="00DC31A5" w:rsidRDefault="004F0217" w:rsidP="004F021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5E1FE2D1" w14:textId="77777777" w:rsidR="004F0217" w:rsidRPr="00DC31A5" w:rsidRDefault="004F0217" w:rsidP="004F021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084D5D39" w14:textId="77777777" w:rsidR="004F0217" w:rsidRPr="00DC31A5" w:rsidRDefault="004F0217" w:rsidP="004F021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1AFDF966" w14:textId="77777777" w:rsidR="004F0217" w:rsidRPr="00DC31A5" w:rsidRDefault="004F0217" w:rsidP="004F021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1C557F8B" w14:textId="77777777" w:rsidR="004F0217" w:rsidRDefault="004F0217" w:rsidP="004F021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170AC7E6" w14:textId="77777777" w:rsidR="004F0217" w:rsidRPr="00DC31A5" w:rsidRDefault="004F0217" w:rsidP="004F021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4108BC" id="مستطيل 38" o:spid="_x0000_s1067" style="position:absolute;left:0;text-align:left;margin-left:345.55pt;margin-top:18.8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" filled="f" stroked="f" strokeweight="1pt">
              <v:textbox>
                <w:txbxContent>
                  <w:p w14:paraId="08D49334" w14:textId="77777777" w:rsidR="004F0217" w:rsidRPr="00DC31A5" w:rsidRDefault="004F0217" w:rsidP="004F021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5E1FE2D1" w14:textId="77777777" w:rsidR="004F0217" w:rsidRPr="00DC31A5" w:rsidRDefault="004F0217" w:rsidP="004F021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084D5D39" w14:textId="77777777" w:rsidR="004F0217" w:rsidRPr="00DC31A5" w:rsidRDefault="004F0217" w:rsidP="004F021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1AFDF966" w14:textId="77777777" w:rsidR="004F0217" w:rsidRPr="00DC31A5" w:rsidRDefault="004F0217" w:rsidP="004F021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1C557F8B" w14:textId="77777777" w:rsidR="004F0217" w:rsidRDefault="004F0217" w:rsidP="004F021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170AC7E6" w14:textId="77777777" w:rsidR="004F0217" w:rsidRPr="00DC31A5" w:rsidRDefault="004F0217" w:rsidP="004F0217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40BA5" w14:textId="77777777" w:rsidR="000F243F" w:rsidRPr="000F243F" w:rsidRDefault="00F0683A" w:rsidP="00F0683A">
    <w:pPr>
      <w:pStyle w:val="a4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7D6EA" w14:textId="77777777" w:rsidR="0031538D" w:rsidRDefault="0031538D" w:rsidP="00F53D08">
      <w:pPr>
        <w:spacing w:line="240" w:lineRule="auto"/>
      </w:pPr>
      <w:r>
        <w:separator/>
      </w:r>
    </w:p>
  </w:footnote>
  <w:footnote w:type="continuationSeparator" w:id="0">
    <w:p w14:paraId="17AC85D2" w14:textId="77777777" w:rsidR="0031538D" w:rsidRDefault="0031538D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65F6C" w14:textId="77777777" w:rsidR="004F0217" w:rsidRDefault="004F021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86980" w14:textId="77777777" w:rsidR="00301274" w:rsidRPr="00902465" w:rsidRDefault="00031A31" w:rsidP="00031A31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2FCDDDBE" wp14:editId="07C09652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2538888" wp14:editId="59A97A7C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63DF13" w14:textId="522F4A30" w:rsidR="00031A31" w:rsidRPr="00031A31" w:rsidRDefault="00481113" w:rsidP="00031A31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48111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إدارة مخاطر الائتمان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2538888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1A63DF13" w14:textId="522F4A30" w:rsidR="00031A31" w:rsidRPr="00031A31" w:rsidRDefault="00481113" w:rsidP="00031A31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48111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إدارة مخاطر الائتمان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14:paraId="57443B80" w14:textId="77777777" w:rsidR="008D42C1" w:rsidRDefault="008D42C1" w:rsidP="00031A31">
    <w:pPr>
      <w:pStyle w:val="a3"/>
      <w:rPr>
        <w:lang w:bidi="ar-E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7535" w14:textId="77777777" w:rsidR="004F0217" w:rsidRDefault="004F021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399.75pt;height:373.2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2608292">
    <w:abstractNumId w:val="27"/>
  </w:num>
  <w:num w:numId="2" w16cid:durableId="1286960513">
    <w:abstractNumId w:val="13"/>
  </w:num>
  <w:num w:numId="3" w16cid:durableId="1130324977">
    <w:abstractNumId w:val="14"/>
  </w:num>
  <w:num w:numId="4" w16cid:durableId="1801919921">
    <w:abstractNumId w:val="23"/>
  </w:num>
  <w:num w:numId="5" w16cid:durableId="173305663">
    <w:abstractNumId w:val="2"/>
  </w:num>
  <w:num w:numId="6" w16cid:durableId="1354259074">
    <w:abstractNumId w:val="1"/>
  </w:num>
  <w:num w:numId="7" w16cid:durableId="1297954827">
    <w:abstractNumId w:val="10"/>
  </w:num>
  <w:num w:numId="8" w16cid:durableId="355428442">
    <w:abstractNumId w:val="22"/>
  </w:num>
  <w:num w:numId="9" w16cid:durableId="1699353772">
    <w:abstractNumId w:val="18"/>
  </w:num>
  <w:num w:numId="10" w16cid:durableId="1308780254">
    <w:abstractNumId w:val="26"/>
  </w:num>
  <w:num w:numId="11" w16cid:durableId="938876405">
    <w:abstractNumId w:val="16"/>
  </w:num>
  <w:num w:numId="12" w16cid:durableId="624311522">
    <w:abstractNumId w:val="30"/>
  </w:num>
  <w:num w:numId="13" w16cid:durableId="621307063">
    <w:abstractNumId w:val="7"/>
  </w:num>
  <w:num w:numId="14" w16cid:durableId="1695811886">
    <w:abstractNumId w:val="9"/>
  </w:num>
  <w:num w:numId="15" w16cid:durableId="1410930622">
    <w:abstractNumId w:val="5"/>
  </w:num>
  <w:num w:numId="16" w16cid:durableId="413207649">
    <w:abstractNumId w:val="21"/>
  </w:num>
  <w:num w:numId="17" w16cid:durableId="1898125592">
    <w:abstractNumId w:val="24"/>
  </w:num>
  <w:num w:numId="18" w16cid:durableId="1533493957">
    <w:abstractNumId w:val="0"/>
  </w:num>
  <w:num w:numId="19" w16cid:durableId="1463578544">
    <w:abstractNumId w:val="17"/>
  </w:num>
  <w:num w:numId="20" w16cid:durableId="1803422463">
    <w:abstractNumId w:val="28"/>
  </w:num>
  <w:num w:numId="21" w16cid:durableId="431436135">
    <w:abstractNumId w:val="12"/>
  </w:num>
  <w:num w:numId="22" w16cid:durableId="1395352311">
    <w:abstractNumId w:val="6"/>
  </w:num>
  <w:num w:numId="23" w16cid:durableId="1445225402">
    <w:abstractNumId w:val="19"/>
  </w:num>
  <w:num w:numId="24" w16cid:durableId="1158493475">
    <w:abstractNumId w:val="15"/>
  </w:num>
  <w:num w:numId="25" w16cid:durableId="1687906760">
    <w:abstractNumId w:val="8"/>
  </w:num>
  <w:num w:numId="26" w16cid:durableId="1205798133">
    <w:abstractNumId w:val="25"/>
  </w:num>
  <w:num w:numId="27" w16cid:durableId="2050259577">
    <w:abstractNumId w:val="3"/>
  </w:num>
  <w:num w:numId="28" w16cid:durableId="2113044185">
    <w:abstractNumId w:val="20"/>
  </w:num>
  <w:num w:numId="29" w16cid:durableId="162819666">
    <w:abstractNumId w:val="29"/>
  </w:num>
  <w:num w:numId="30" w16cid:durableId="442001581">
    <w:abstractNumId w:val="11"/>
  </w:num>
  <w:num w:numId="31" w16cid:durableId="1579946882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3E5"/>
    <w:rsid w:val="0000287C"/>
    <w:rsid w:val="000063E3"/>
    <w:rsid w:val="00015BA6"/>
    <w:rsid w:val="000175C5"/>
    <w:rsid w:val="00017C30"/>
    <w:rsid w:val="00026EBD"/>
    <w:rsid w:val="00031285"/>
    <w:rsid w:val="00031A31"/>
    <w:rsid w:val="00040B1C"/>
    <w:rsid w:val="00052041"/>
    <w:rsid w:val="00057FFB"/>
    <w:rsid w:val="0006418D"/>
    <w:rsid w:val="000724CA"/>
    <w:rsid w:val="00075B3B"/>
    <w:rsid w:val="00081158"/>
    <w:rsid w:val="00090487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5765C"/>
    <w:rsid w:val="00194181"/>
    <w:rsid w:val="00195C1F"/>
    <w:rsid w:val="001A10EB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28C4"/>
    <w:rsid w:val="002F58A5"/>
    <w:rsid w:val="003000E6"/>
    <w:rsid w:val="00301274"/>
    <w:rsid w:val="00305CD1"/>
    <w:rsid w:val="0031538D"/>
    <w:rsid w:val="0032182E"/>
    <w:rsid w:val="00340194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4D3A"/>
    <w:rsid w:val="00440E77"/>
    <w:rsid w:val="004551E6"/>
    <w:rsid w:val="00481113"/>
    <w:rsid w:val="004A0F3E"/>
    <w:rsid w:val="004B13E5"/>
    <w:rsid w:val="004B21EA"/>
    <w:rsid w:val="004C02BF"/>
    <w:rsid w:val="004C3113"/>
    <w:rsid w:val="004F0217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4A46"/>
    <w:rsid w:val="005B6BA6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74F12"/>
    <w:rsid w:val="007900DD"/>
    <w:rsid w:val="007B5069"/>
    <w:rsid w:val="007C1E73"/>
    <w:rsid w:val="007D45C4"/>
    <w:rsid w:val="007E321C"/>
    <w:rsid w:val="007E7CE3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651BF"/>
    <w:rsid w:val="00A722BD"/>
    <w:rsid w:val="00A80DC9"/>
    <w:rsid w:val="00A862AD"/>
    <w:rsid w:val="00A864D0"/>
    <w:rsid w:val="00A9124F"/>
    <w:rsid w:val="00A94163"/>
    <w:rsid w:val="00AB6ABD"/>
    <w:rsid w:val="00AD1B50"/>
    <w:rsid w:val="00AE3BF6"/>
    <w:rsid w:val="00AE5A01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A71A8"/>
    <w:rsid w:val="00BC4B17"/>
    <w:rsid w:val="00BE3CCA"/>
    <w:rsid w:val="00C02D67"/>
    <w:rsid w:val="00C13BE5"/>
    <w:rsid w:val="00C270E4"/>
    <w:rsid w:val="00C70FC6"/>
    <w:rsid w:val="00C75D46"/>
    <w:rsid w:val="00C769E5"/>
    <w:rsid w:val="00C933EC"/>
    <w:rsid w:val="00CA0A44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804C6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0683A"/>
    <w:rsid w:val="00F2280D"/>
    <w:rsid w:val="00F2433A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A2939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626DBB"/>
  <w15:chartTrackingRefBased/>
  <w15:docId w15:val="{EA6BB5D5-F035-4459-8215-A063A81F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FA2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yperlink" Target="http://www.dawliatraining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4</TotalTime>
  <Pages>5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6</cp:revision>
  <cp:lastPrinted>2022-03-26T18:07:00Z</cp:lastPrinted>
  <dcterms:created xsi:type="dcterms:W3CDTF">2024-07-04T05:11:00Z</dcterms:created>
  <dcterms:modified xsi:type="dcterms:W3CDTF">2026-07-05T08:06:00Z</dcterms:modified>
</cp:coreProperties>
</file>